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bookmarkStart w:id="0" w:name="_GoBack"/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bookmarkEnd w:id="0"/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:rsidR="00D3525D" w:rsidRDefault="00D3525D">
      <w:bookmarkStart w:id="1" w:name="_APPENDIX_VI:"/>
      <w:bookmarkEnd w:id="1"/>
    </w:p>
    <w:sectPr w:rsidR="00D3525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341" w:rsidRDefault="00184341" w:rsidP="00017815">
      <w:pPr>
        <w:spacing w:after="0"/>
      </w:pPr>
      <w:r>
        <w:separator/>
      </w:r>
    </w:p>
  </w:endnote>
  <w:endnote w:type="continuationSeparator" w:id="0">
    <w:p w:rsidR="00184341" w:rsidRDefault="0018434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:rsidR="00017815" w:rsidRDefault="000178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341" w:rsidRDefault="00184341" w:rsidP="00017815">
      <w:pPr>
        <w:spacing w:after="0"/>
      </w:pPr>
      <w:r>
        <w:separator/>
      </w:r>
    </w:p>
  </w:footnote>
  <w:footnote w:type="continuationSeparator" w:id="0">
    <w:p w:rsidR="00184341" w:rsidRDefault="00184341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x4BzDuz5xA==" w:salt="S7aJZfSRguXS/ZEglSHW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CD"/>
    <w:rsid w:val="00017815"/>
    <w:rsid w:val="00075062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277C05"/>
    <w:rsid w:val="00285A9E"/>
    <w:rsid w:val="002E69C7"/>
    <w:rsid w:val="00310CA1"/>
    <w:rsid w:val="00337482"/>
    <w:rsid w:val="003544BD"/>
    <w:rsid w:val="00380B43"/>
    <w:rsid w:val="004049FD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9F0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E102D"/>
    <w:rsid w:val="007F3031"/>
    <w:rsid w:val="007F4BAE"/>
    <w:rsid w:val="00805EFB"/>
    <w:rsid w:val="00843254"/>
    <w:rsid w:val="008850B1"/>
    <w:rsid w:val="008A6D2F"/>
    <w:rsid w:val="00904D38"/>
    <w:rsid w:val="00990CCE"/>
    <w:rsid w:val="0099263B"/>
    <w:rsid w:val="009B4B76"/>
    <w:rsid w:val="00A20E7B"/>
    <w:rsid w:val="00A22CB8"/>
    <w:rsid w:val="00A26D1D"/>
    <w:rsid w:val="00A9308C"/>
    <w:rsid w:val="00A97B8E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truction%20Procurement\July%202013\Model%20Forms\MF%202.4%20H%20and%20S%20Compliance%20Declaration%20by%20All%20General%20Service%20Providers%20v1.0%2016-07-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 2.4 H and S Compliance Declaration by All General Service Providers v1.0 16-07-2013</Template>
  <TotalTime>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Eileen Dalton</cp:lastModifiedBy>
  <cp:revision>3</cp:revision>
  <dcterms:created xsi:type="dcterms:W3CDTF">2018-03-13T13:35:00Z</dcterms:created>
  <dcterms:modified xsi:type="dcterms:W3CDTF">2018-03-13T13:36:00Z</dcterms:modified>
</cp:coreProperties>
</file>